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9FCC0" w14:textId="44407EE4" w:rsidR="0056725A" w:rsidRDefault="0054566C" w:rsidP="009B1DD8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</w:t>
      </w:r>
      <w:r w:rsidR="00C3683B">
        <w:rPr>
          <w:rFonts w:ascii="Arial" w:hAnsi="Arial" w:cs="Arial"/>
          <w:b/>
          <w:sz w:val="44"/>
          <w:szCs w:val="44"/>
        </w:rPr>
        <w:t>5</w:t>
      </w:r>
      <w:r w:rsidR="00293067">
        <w:rPr>
          <w:rFonts w:ascii="Arial" w:hAnsi="Arial" w:cs="Arial"/>
          <w:b/>
          <w:sz w:val="44"/>
          <w:szCs w:val="44"/>
        </w:rPr>
        <w:t>:</w:t>
      </w:r>
      <w:r>
        <w:rPr>
          <w:rFonts w:ascii="Arial" w:hAnsi="Arial" w:cs="Arial"/>
          <w:b/>
          <w:sz w:val="44"/>
          <w:szCs w:val="44"/>
        </w:rPr>
        <w:t xml:space="preserve"> Tracing </w:t>
      </w:r>
      <w:r w:rsidR="004D6B34">
        <w:rPr>
          <w:rFonts w:ascii="Arial" w:hAnsi="Arial" w:cs="Arial"/>
          <w:b/>
          <w:sz w:val="44"/>
          <w:szCs w:val="44"/>
        </w:rPr>
        <w:t>Energy</w:t>
      </w:r>
      <w:r>
        <w:rPr>
          <w:rFonts w:ascii="Arial" w:hAnsi="Arial" w:cs="Arial"/>
          <w:b/>
          <w:sz w:val="44"/>
          <w:szCs w:val="44"/>
        </w:rPr>
        <w:t xml:space="preserve"> Worksheet</w:t>
      </w:r>
    </w:p>
    <w:p w14:paraId="3A61E1C2" w14:textId="1E995CD4" w:rsidR="009B1DD8" w:rsidRDefault="009B1DD8" w:rsidP="006F5B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 Tracing energy through an ecosystem.</w:t>
      </w:r>
      <w:r w:rsidRPr="006F5B28">
        <w:rPr>
          <w:rFonts w:ascii="Arial" w:hAnsi="Arial" w:cs="Arial"/>
          <w:sz w:val="22"/>
          <w:szCs w:val="22"/>
        </w:rPr>
        <w:t xml:space="preserve"> </w:t>
      </w:r>
    </w:p>
    <w:p w14:paraId="52131662" w14:textId="2BAB7617" w:rsidR="006F5B28" w:rsidRPr="006F5B28" w:rsidRDefault="009B1DD8" w:rsidP="006F5B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6F5B28" w:rsidRPr="006F5B28">
        <w:rPr>
          <w:rFonts w:ascii="Arial" w:hAnsi="Arial" w:cs="Arial"/>
          <w:sz w:val="22"/>
          <w:szCs w:val="22"/>
        </w:rPr>
        <w:t xml:space="preserve">Draw arrows (- - - -&gt;) to show how carbon moves through an ecosystem and label the carbon-transforming processes responsible for that movement (photosynthesis, cellular respiration, eating, death </w:t>
      </w:r>
      <w:r w:rsidR="00B47572">
        <w:rPr>
          <w:rFonts w:ascii="Arial" w:hAnsi="Arial" w:cs="Arial"/>
          <w:sz w:val="22"/>
          <w:szCs w:val="22"/>
        </w:rPr>
        <w:t>and defecation).</w:t>
      </w:r>
    </w:p>
    <w:p w14:paraId="414E9813" w14:textId="60892AF6" w:rsidR="006F5B28" w:rsidRPr="006F5B28" w:rsidRDefault="009B1DD8" w:rsidP="006F5B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6F5B28" w:rsidRPr="006F5B28">
        <w:rPr>
          <w:rFonts w:ascii="Arial" w:hAnsi="Arial" w:cs="Arial"/>
          <w:sz w:val="22"/>
          <w:szCs w:val="22"/>
        </w:rPr>
        <w:t xml:space="preserve"> Next to each arrow, label the form of energy involved with the carbon-transforming process (sunlight, chemical, heat).</w:t>
      </w:r>
    </w:p>
    <w:p w14:paraId="7F2CEF02" w14:textId="77777777" w:rsidR="006F5B28" w:rsidRDefault="006F5B28" w:rsidP="006F5B28"/>
    <w:p w14:paraId="79DA2552" w14:textId="77777777" w:rsidR="006F5B28" w:rsidRDefault="006F5B28" w:rsidP="006F5B28"/>
    <w:p w14:paraId="40D6B5E6" w14:textId="77777777" w:rsidR="006F5B28" w:rsidRDefault="006F5B28" w:rsidP="006F5B28"/>
    <w:p w14:paraId="080CFCD1" w14:textId="77777777" w:rsidR="006F5B28" w:rsidRDefault="006F5B28" w:rsidP="006F5B28"/>
    <w:p w14:paraId="754BA39B" w14:textId="77777777" w:rsidR="006F5B28" w:rsidRDefault="006F5B28" w:rsidP="006F5B28"/>
    <w:p w14:paraId="71D06EA9" w14:textId="77777777" w:rsidR="006F5B28" w:rsidRDefault="006F5B28" w:rsidP="006F5B28">
      <w:r>
        <w:rPr>
          <w:noProof/>
        </w:rPr>
        <w:drawing>
          <wp:anchor distT="0" distB="0" distL="114300" distR="114300" simplePos="0" relativeHeight="251658240" behindDoc="0" locked="0" layoutInCell="1" allowOverlap="1" wp14:anchorId="305E78DC" wp14:editId="334F5562">
            <wp:simplePos x="0" y="0"/>
            <wp:positionH relativeFrom="column">
              <wp:posOffset>1304925</wp:posOffset>
            </wp:positionH>
            <wp:positionV relativeFrom="paragraph">
              <wp:posOffset>-776605</wp:posOffset>
            </wp:positionV>
            <wp:extent cx="2874010" cy="4637405"/>
            <wp:effectExtent l="0" t="0" r="254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55" t="8553" r="8757" b="4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463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324540" w14:textId="77777777" w:rsidR="006F5B28" w:rsidRDefault="006F5B28" w:rsidP="006F5B28"/>
    <w:p w14:paraId="77978BD4" w14:textId="77777777" w:rsidR="006F5B28" w:rsidRDefault="006F5B28" w:rsidP="006F5B28"/>
    <w:p w14:paraId="0BDC2D38" w14:textId="77777777" w:rsidR="006F5B28" w:rsidRDefault="006F5B28" w:rsidP="006F5B28"/>
    <w:p w14:paraId="18BF71B9" w14:textId="77777777" w:rsidR="006F5B28" w:rsidRDefault="006F5B28" w:rsidP="006F5B28"/>
    <w:p w14:paraId="037A786A" w14:textId="77777777" w:rsidR="006F5B28" w:rsidRDefault="006F5B28" w:rsidP="006F5B28"/>
    <w:p w14:paraId="0C6A2273" w14:textId="77777777" w:rsidR="006F5B28" w:rsidRDefault="006F5B28" w:rsidP="006F5B28"/>
    <w:p w14:paraId="5EB84222" w14:textId="77777777" w:rsidR="006F5B28" w:rsidRDefault="006F5B28" w:rsidP="006F5B28"/>
    <w:p w14:paraId="5DCE0092" w14:textId="77777777" w:rsidR="006F5B28" w:rsidRDefault="006F5B28" w:rsidP="006F5B28"/>
    <w:p w14:paraId="42F8C24C" w14:textId="77777777" w:rsidR="006F5B28" w:rsidRDefault="006F5B28" w:rsidP="006F5B28"/>
    <w:p w14:paraId="5C42AE9B" w14:textId="77777777" w:rsidR="006F5B28" w:rsidRDefault="006F5B28" w:rsidP="006F5B28"/>
    <w:p w14:paraId="053157B7" w14:textId="77777777" w:rsidR="006F5B28" w:rsidRDefault="006F5B28" w:rsidP="006F5B28"/>
    <w:p w14:paraId="50FEAE11" w14:textId="77777777" w:rsidR="006F5B28" w:rsidRDefault="006F5B28" w:rsidP="006F5B28"/>
    <w:p w14:paraId="5568B0EB" w14:textId="77777777" w:rsidR="006F5B28" w:rsidRDefault="006F5B28" w:rsidP="006F5B28"/>
    <w:p w14:paraId="2C58130B" w14:textId="77777777" w:rsidR="006F5B28" w:rsidRDefault="006F5B28" w:rsidP="006F5B28"/>
    <w:p w14:paraId="49DF6782" w14:textId="77777777" w:rsidR="006F5B28" w:rsidRDefault="006F5B28" w:rsidP="006F5B28"/>
    <w:p w14:paraId="1A92D041" w14:textId="77777777" w:rsidR="006F5B28" w:rsidRDefault="006F5B28" w:rsidP="006F5B28"/>
    <w:p w14:paraId="0D4C01EB" w14:textId="77777777" w:rsidR="006F5B28" w:rsidRDefault="006F5B28" w:rsidP="006F5B28"/>
    <w:p w14:paraId="37F23F9B" w14:textId="77777777" w:rsidR="006F5B28" w:rsidRDefault="006F5B28" w:rsidP="006F5B28"/>
    <w:p w14:paraId="637EEFBA" w14:textId="77777777" w:rsidR="006F5B28" w:rsidRDefault="006F5B28" w:rsidP="006F5B28"/>
    <w:p w14:paraId="17BFAB48" w14:textId="77777777" w:rsidR="006F5B28" w:rsidRDefault="006F5B28" w:rsidP="006F5B28">
      <w:pPr>
        <w:rPr>
          <w:sz w:val="10"/>
          <w:szCs w:val="10"/>
        </w:rPr>
      </w:pPr>
    </w:p>
    <w:p w14:paraId="2F1AB489" w14:textId="77777777" w:rsidR="006F5B28" w:rsidRDefault="006F5B28" w:rsidP="006F5B28">
      <w:pPr>
        <w:rPr>
          <w:szCs w:val="20"/>
        </w:rPr>
      </w:pPr>
    </w:p>
    <w:p w14:paraId="2E8CBB45" w14:textId="77777777" w:rsidR="006F5B28" w:rsidRDefault="006F5B28" w:rsidP="006F5B28"/>
    <w:p w14:paraId="522D6DE5" w14:textId="77777777" w:rsidR="009D4F6B" w:rsidRDefault="009D4F6B" w:rsidP="006F5B28">
      <w:pPr>
        <w:spacing w:before="120"/>
        <w:rPr>
          <w:rFonts w:ascii="Arial" w:hAnsi="Arial" w:cs="Arial"/>
          <w:sz w:val="22"/>
          <w:szCs w:val="22"/>
        </w:rPr>
      </w:pPr>
    </w:p>
    <w:p w14:paraId="1C3EF889" w14:textId="77777777" w:rsidR="009B1DD8" w:rsidRDefault="009B1DD8" w:rsidP="006F5B28">
      <w:pPr>
        <w:spacing w:before="120"/>
        <w:rPr>
          <w:rFonts w:ascii="Arial" w:hAnsi="Arial" w:cs="Arial"/>
          <w:sz w:val="22"/>
          <w:szCs w:val="22"/>
        </w:rPr>
      </w:pPr>
    </w:p>
    <w:p w14:paraId="0CFCB9F5" w14:textId="77777777" w:rsidR="009B1DD8" w:rsidRDefault="009B1DD8" w:rsidP="006F5B28">
      <w:pPr>
        <w:spacing w:before="120"/>
        <w:rPr>
          <w:rFonts w:ascii="Arial" w:hAnsi="Arial" w:cs="Arial"/>
          <w:sz w:val="22"/>
          <w:szCs w:val="22"/>
        </w:rPr>
      </w:pPr>
    </w:p>
    <w:p w14:paraId="614AD06E" w14:textId="77777777" w:rsidR="009B1DD8" w:rsidRDefault="009B1DD8" w:rsidP="006F5B28">
      <w:pPr>
        <w:spacing w:before="120"/>
        <w:rPr>
          <w:rFonts w:ascii="Arial" w:hAnsi="Arial" w:cs="Arial"/>
          <w:sz w:val="22"/>
          <w:szCs w:val="22"/>
        </w:rPr>
      </w:pPr>
    </w:p>
    <w:p w14:paraId="67F91530" w14:textId="14C31D12" w:rsidR="006F5B28" w:rsidRPr="006F5B28" w:rsidRDefault="009B1DD8" w:rsidP="006F5B28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6F5B28" w:rsidRPr="006F5B28">
        <w:rPr>
          <w:rFonts w:ascii="Arial" w:hAnsi="Arial" w:cs="Arial"/>
          <w:sz w:val="22"/>
          <w:szCs w:val="22"/>
        </w:rPr>
        <w:t xml:space="preserve"> When energy is in the form of chemical energy, it is associated with matter in the form of a food (or fuel). Put stars on your diagram where matter and energy part ways. What is the name of the process that happens when matter and energy part ways? </w:t>
      </w:r>
    </w:p>
    <w:p w14:paraId="21BFBBAB" w14:textId="77777777" w:rsidR="006F5B28" w:rsidRDefault="006F5B28" w:rsidP="006F5B28">
      <w:pPr>
        <w:rPr>
          <w:rFonts w:ascii="Arial" w:hAnsi="Arial" w:cs="Arial"/>
          <w:noProof/>
          <w:sz w:val="22"/>
          <w:szCs w:val="22"/>
        </w:rPr>
      </w:pPr>
    </w:p>
    <w:p w14:paraId="22FAB59C" w14:textId="169EB322" w:rsidR="006F5B28" w:rsidRDefault="009B1DD8" w:rsidP="006F5B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0715DA2C" w14:textId="75C47656" w:rsidR="006F5B28" w:rsidRPr="006F5B28" w:rsidRDefault="009B1DD8" w:rsidP="006F5B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B. Answering</w:t>
      </w:r>
      <w:r w:rsidR="006F5B28" w:rsidRPr="006F5B28">
        <w:rPr>
          <w:rFonts w:ascii="Arial" w:hAnsi="Arial" w:cs="Arial"/>
          <w:b/>
          <w:sz w:val="22"/>
          <w:szCs w:val="22"/>
        </w:rPr>
        <w:t xml:space="preserve"> the Energy</w:t>
      </w:r>
      <w:r w:rsidR="009D4F6B">
        <w:rPr>
          <w:rFonts w:ascii="Arial" w:hAnsi="Arial" w:cs="Arial"/>
          <w:b/>
          <w:sz w:val="22"/>
          <w:szCs w:val="22"/>
        </w:rPr>
        <w:t xml:space="preserve"> Flow</w:t>
      </w:r>
      <w:r w:rsidR="006F5B28" w:rsidRPr="006F5B28">
        <w:rPr>
          <w:rFonts w:ascii="Arial" w:hAnsi="Arial" w:cs="Arial"/>
          <w:b/>
          <w:sz w:val="22"/>
          <w:szCs w:val="22"/>
        </w:rPr>
        <w:t xml:space="preserve"> Question</w:t>
      </w:r>
    </w:p>
    <w:p w14:paraId="5B6B12ED" w14:textId="1FE6F027" w:rsidR="006F5B28" w:rsidRDefault="009B1DD8" w:rsidP="009B1DD8">
      <w:pPr>
        <w:spacing w:before="120" w:after="12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6F5B28" w:rsidRPr="006F5B28">
        <w:rPr>
          <w:rFonts w:ascii="Arial" w:hAnsi="Arial" w:cs="Arial"/>
          <w:sz w:val="22"/>
          <w:szCs w:val="22"/>
        </w:rPr>
        <w:t xml:space="preserve"> Explain how energy enters an ecosystem. Where does it come from? How is it transformed? </w:t>
      </w:r>
    </w:p>
    <w:p w14:paraId="35C1FA72" w14:textId="77777777" w:rsidR="006F5B28" w:rsidRDefault="006F5B28" w:rsidP="006F5B28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5B28" w:rsidRPr="00123C3D" w14:paraId="5550034E" w14:textId="77777777" w:rsidTr="001E1A26">
        <w:tc>
          <w:tcPr>
            <w:tcW w:w="9576" w:type="dxa"/>
          </w:tcPr>
          <w:p w14:paraId="6DB1B3EA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632405C7" w14:textId="77777777" w:rsidTr="001E1A26">
        <w:tc>
          <w:tcPr>
            <w:tcW w:w="9576" w:type="dxa"/>
          </w:tcPr>
          <w:p w14:paraId="799BA55E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78F0D492" w14:textId="77777777" w:rsidTr="001E1A26">
        <w:tc>
          <w:tcPr>
            <w:tcW w:w="9576" w:type="dxa"/>
          </w:tcPr>
          <w:p w14:paraId="77FE7C3B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13603AA6" w14:textId="77777777" w:rsidTr="001E1A26">
        <w:tc>
          <w:tcPr>
            <w:tcW w:w="9576" w:type="dxa"/>
          </w:tcPr>
          <w:p w14:paraId="4A17F008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B6C0AD" w14:textId="77777777" w:rsidR="006F5B28" w:rsidRPr="006F5B28" w:rsidRDefault="006F5B28" w:rsidP="006F5B28">
      <w:pPr>
        <w:rPr>
          <w:rFonts w:ascii="Arial" w:hAnsi="Arial" w:cs="Arial"/>
          <w:sz w:val="22"/>
          <w:szCs w:val="22"/>
        </w:rPr>
      </w:pPr>
    </w:p>
    <w:p w14:paraId="170AACE7" w14:textId="2D4E2365" w:rsidR="006F5B28" w:rsidRPr="006F5B28" w:rsidRDefault="009B1DD8" w:rsidP="006F5B28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6F5B28" w:rsidRPr="006F5B28">
        <w:rPr>
          <w:rFonts w:ascii="Arial" w:hAnsi="Arial" w:cs="Arial"/>
          <w:sz w:val="22"/>
          <w:szCs w:val="22"/>
        </w:rPr>
        <w:t xml:space="preserve"> Explain how chemical energy moves between carbon pools. </w:t>
      </w:r>
      <w:r w:rsidR="00791043">
        <w:rPr>
          <w:rFonts w:ascii="Arial" w:hAnsi="Arial" w:cs="Arial"/>
          <w:sz w:val="22"/>
          <w:szCs w:val="22"/>
        </w:rPr>
        <w:t>Why does the carnivore pool have less chemical energy?</w:t>
      </w:r>
    </w:p>
    <w:p w14:paraId="0F97DDBB" w14:textId="77777777" w:rsidR="006F5B28" w:rsidRDefault="006F5B28" w:rsidP="006F5B28">
      <w:pPr>
        <w:rPr>
          <w:rFonts w:ascii="Arial" w:hAnsi="Arial" w:cs="Arial"/>
          <w:noProof/>
          <w:sz w:val="22"/>
          <w:szCs w:val="22"/>
        </w:rPr>
      </w:pPr>
    </w:p>
    <w:p w14:paraId="5022112B" w14:textId="77777777" w:rsidR="006F5B28" w:rsidRDefault="006F5B28" w:rsidP="006F5B28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5B28" w:rsidRPr="00123C3D" w14:paraId="11D672C7" w14:textId="77777777" w:rsidTr="001E1A26">
        <w:tc>
          <w:tcPr>
            <w:tcW w:w="9576" w:type="dxa"/>
          </w:tcPr>
          <w:p w14:paraId="45F98E57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2E76411D" w14:textId="77777777" w:rsidTr="001E1A26">
        <w:tc>
          <w:tcPr>
            <w:tcW w:w="9576" w:type="dxa"/>
          </w:tcPr>
          <w:p w14:paraId="6AFE0798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449F72ED" w14:textId="77777777" w:rsidTr="001E1A26">
        <w:tc>
          <w:tcPr>
            <w:tcW w:w="9576" w:type="dxa"/>
          </w:tcPr>
          <w:p w14:paraId="09ACC8C9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5274B6A2" w14:textId="77777777" w:rsidTr="001E1A26">
        <w:tc>
          <w:tcPr>
            <w:tcW w:w="9576" w:type="dxa"/>
          </w:tcPr>
          <w:p w14:paraId="3408D8DF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8F3399" w14:textId="77777777" w:rsidR="006F5B28" w:rsidRPr="006F5B28" w:rsidRDefault="006F5B28" w:rsidP="006F5B28">
      <w:pPr>
        <w:rPr>
          <w:rFonts w:ascii="Arial" w:hAnsi="Arial" w:cs="Arial"/>
          <w:sz w:val="22"/>
          <w:szCs w:val="22"/>
        </w:rPr>
      </w:pPr>
    </w:p>
    <w:p w14:paraId="00324CB8" w14:textId="5F22B9DD" w:rsidR="006F5B28" w:rsidRPr="006F5B28" w:rsidRDefault="009B1DD8" w:rsidP="006F5B28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 w:rsidR="006F5B28" w:rsidRPr="006F5B28">
        <w:rPr>
          <w:rFonts w:ascii="Arial" w:hAnsi="Arial" w:cs="Arial"/>
          <w:sz w:val="22"/>
          <w:szCs w:val="22"/>
        </w:rPr>
        <w:t xml:space="preserve"> Explain how chemical energy is transformed when p</w:t>
      </w:r>
      <w:r>
        <w:rPr>
          <w:rFonts w:ascii="Arial" w:hAnsi="Arial" w:cs="Arial"/>
          <w:sz w:val="22"/>
          <w:szCs w:val="22"/>
        </w:rPr>
        <w:t>lants or animals use it. When a plant or</w:t>
      </w:r>
      <w:r w:rsidR="006F5B28" w:rsidRPr="006F5B28">
        <w:rPr>
          <w:rFonts w:ascii="Arial" w:hAnsi="Arial" w:cs="Arial"/>
          <w:sz w:val="22"/>
          <w:szCs w:val="22"/>
        </w:rPr>
        <w:t xml:space="preserve"> animal dies, does it still have chemical energy? </w:t>
      </w:r>
    </w:p>
    <w:p w14:paraId="24B5E0AC" w14:textId="77777777" w:rsidR="006F5B28" w:rsidRDefault="006F5B28" w:rsidP="006F5B28">
      <w:pPr>
        <w:rPr>
          <w:rFonts w:ascii="Arial" w:hAnsi="Arial" w:cs="Arial"/>
          <w:noProof/>
          <w:sz w:val="22"/>
          <w:szCs w:val="22"/>
        </w:rPr>
      </w:pPr>
    </w:p>
    <w:p w14:paraId="7078F84E" w14:textId="77777777" w:rsidR="006F5B28" w:rsidRDefault="006F5B28" w:rsidP="006F5B28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5B28" w:rsidRPr="00123C3D" w14:paraId="41B9B9FC" w14:textId="77777777" w:rsidTr="001E1A26">
        <w:tc>
          <w:tcPr>
            <w:tcW w:w="9576" w:type="dxa"/>
          </w:tcPr>
          <w:p w14:paraId="6BDABE0C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406A63AB" w14:textId="77777777" w:rsidTr="001E1A26">
        <w:tc>
          <w:tcPr>
            <w:tcW w:w="9576" w:type="dxa"/>
          </w:tcPr>
          <w:p w14:paraId="0D20DA7B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2BF9856F" w14:textId="77777777" w:rsidTr="001E1A26">
        <w:tc>
          <w:tcPr>
            <w:tcW w:w="9576" w:type="dxa"/>
          </w:tcPr>
          <w:p w14:paraId="4C7E7FCC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4CADA88D" w14:textId="77777777" w:rsidTr="001E1A26">
        <w:tc>
          <w:tcPr>
            <w:tcW w:w="9576" w:type="dxa"/>
          </w:tcPr>
          <w:p w14:paraId="1E80C260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281498" w14:textId="77777777" w:rsidR="006F5B28" w:rsidRPr="006F5B28" w:rsidRDefault="006F5B28" w:rsidP="006F5B28">
      <w:pPr>
        <w:spacing w:before="120"/>
        <w:rPr>
          <w:rFonts w:ascii="Arial" w:hAnsi="Arial" w:cs="Arial"/>
          <w:sz w:val="22"/>
          <w:szCs w:val="22"/>
        </w:rPr>
      </w:pPr>
    </w:p>
    <w:p w14:paraId="49CE8EDA" w14:textId="49648171" w:rsidR="006F5B28" w:rsidRDefault="009B1DD8" w:rsidP="00791043">
      <w:pPr>
        <w:spacing w:before="12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 w:rsidR="006F5B28" w:rsidRPr="006F5B28">
        <w:rPr>
          <w:rFonts w:ascii="Arial" w:hAnsi="Arial" w:cs="Arial"/>
          <w:sz w:val="22"/>
          <w:szCs w:val="22"/>
        </w:rPr>
        <w:t xml:space="preserve"> Explain how chemical energy eventually leaves an ecosystem. Can plants or animals in this ecosystem use that energy again? </w:t>
      </w:r>
      <w:bookmarkStart w:id="0" w:name="_GoBack"/>
      <w:bookmarkEnd w:id="0"/>
    </w:p>
    <w:p w14:paraId="144B1A5D" w14:textId="77777777" w:rsidR="006F5B28" w:rsidRDefault="006F5B28" w:rsidP="006F5B28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5B28" w:rsidRPr="00123C3D" w14:paraId="2FFFB2ED" w14:textId="77777777" w:rsidTr="001E1A26">
        <w:tc>
          <w:tcPr>
            <w:tcW w:w="9576" w:type="dxa"/>
          </w:tcPr>
          <w:p w14:paraId="203F1B1C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B28" w:rsidRPr="00123C3D" w14:paraId="26D53313" w14:textId="77777777" w:rsidTr="001E1A26">
        <w:tc>
          <w:tcPr>
            <w:tcW w:w="9576" w:type="dxa"/>
          </w:tcPr>
          <w:p w14:paraId="5FF3CB90" w14:textId="77777777" w:rsidR="006F5B28" w:rsidRPr="00123C3D" w:rsidRDefault="006F5B28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43" w:rsidRPr="00123C3D" w14:paraId="365A831B" w14:textId="77777777" w:rsidTr="001E1A26">
        <w:tc>
          <w:tcPr>
            <w:tcW w:w="9576" w:type="dxa"/>
          </w:tcPr>
          <w:p w14:paraId="7A3AA1B5" w14:textId="77777777" w:rsidR="00791043" w:rsidRPr="00123C3D" w:rsidRDefault="00791043" w:rsidP="001E1A26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15189F" w14:textId="77777777" w:rsidR="00410ED9" w:rsidRPr="00824354" w:rsidRDefault="00410ED9" w:rsidP="00791043">
      <w:pPr>
        <w:rPr>
          <w:rFonts w:ascii="Arial" w:hAnsi="Arial" w:cs="Arial"/>
          <w:noProof/>
          <w:sz w:val="22"/>
          <w:szCs w:val="22"/>
        </w:rPr>
      </w:pPr>
    </w:p>
    <w:sectPr w:rsidR="00410ED9" w:rsidRPr="00824354" w:rsidSect="00652DBA"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71DB9" w14:textId="77777777" w:rsidR="00514B57" w:rsidRDefault="00514B57" w:rsidP="0056725A">
      <w:r>
        <w:separator/>
      </w:r>
    </w:p>
  </w:endnote>
  <w:endnote w:type="continuationSeparator" w:id="0">
    <w:p w14:paraId="6152A4BA" w14:textId="77777777" w:rsidR="00514B57" w:rsidRDefault="00514B5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13DA3" w14:textId="394803BE" w:rsidR="002569B2" w:rsidRPr="00D7669A" w:rsidRDefault="002569B2" w:rsidP="002569B2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7669A">
      <w:rPr>
        <w:rFonts w:ascii="Arial" w:hAnsi="Arial" w:cs="Arial"/>
        <w:i/>
        <w:color w:val="000000" w:themeColor="text1"/>
        <w:sz w:val="16"/>
        <w:szCs w:val="16"/>
      </w:rPr>
      <w:t>E</w:t>
    </w:r>
    <w:r w:rsidR="00C3683B">
      <w:rPr>
        <w:rFonts w:ascii="Arial" w:hAnsi="Arial" w:cs="Arial"/>
        <w:i/>
        <w:color w:val="000000" w:themeColor="text1"/>
        <w:sz w:val="16"/>
        <w:szCs w:val="16"/>
      </w:rPr>
      <w:t>cosystems Unit, Activity 3.5</w:t>
    </w:r>
  </w:p>
  <w:p w14:paraId="7C61E74F" w14:textId="7132FE6E" w:rsidR="00652DBA" w:rsidRPr="00D7669A" w:rsidRDefault="002569B2" w:rsidP="002569B2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D7669A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D7669A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D7669A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9D4F6B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D7669A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927AB" w14:textId="19334739" w:rsidR="002569B2" w:rsidRPr="00D7669A" w:rsidRDefault="002569B2" w:rsidP="002569B2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6179173" wp14:editId="7133B3B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="00C3683B">
      <w:rPr>
        <w:rFonts w:ascii="Arial" w:hAnsi="Arial" w:cs="Arial"/>
        <w:i/>
        <w:color w:val="000000" w:themeColor="text1"/>
        <w:sz w:val="16"/>
        <w:szCs w:val="16"/>
      </w:rPr>
      <w:t>Ecosystems Unit, Activity 3.5</w:t>
    </w:r>
  </w:p>
  <w:p w14:paraId="0353B85F" w14:textId="5D06187D" w:rsidR="002569B2" w:rsidRPr="00D7669A" w:rsidRDefault="002569B2" w:rsidP="002569B2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7669A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9F7430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3E1008BD" w14:textId="6781F2CE" w:rsidR="00652DBA" w:rsidRPr="00D7669A" w:rsidRDefault="002569B2" w:rsidP="002569B2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D7669A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0DC1B" w14:textId="77777777" w:rsidR="00514B57" w:rsidRDefault="00514B57" w:rsidP="0056725A">
      <w:r>
        <w:separator/>
      </w:r>
    </w:p>
  </w:footnote>
  <w:footnote w:type="continuationSeparator" w:id="0">
    <w:p w14:paraId="72C6E027" w14:textId="77777777" w:rsidR="00514B57" w:rsidRDefault="00514B57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6E9FD" w14:textId="3B04C2CD" w:rsidR="00DC3950" w:rsidRPr="00DC3950" w:rsidRDefault="00DC3950" w:rsidP="00DC3950">
    <w:pPr>
      <w:tabs>
        <w:tab w:val="left" w:pos="3008"/>
      </w:tabs>
      <w:spacing w:after="120"/>
      <w:rPr>
        <w:rFonts w:ascii="Arial" w:hAnsi="Arial" w:cs="Arial"/>
      </w:rPr>
    </w:pPr>
    <w:r w:rsidRPr="009F544F">
      <w:rPr>
        <w:rFonts w:ascii="Arial" w:hAnsi="Arial"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3798C"/>
    <w:multiLevelType w:val="hybridMultilevel"/>
    <w:tmpl w:val="72FC9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A954BE"/>
    <w:multiLevelType w:val="hybridMultilevel"/>
    <w:tmpl w:val="9134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FAF"/>
    <w:rsid w:val="00006FAF"/>
    <w:rsid w:val="00011983"/>
    <w:rsid w:val="00013DFD"/>
    <w:rsid w:val="000153C4"/>
    <w:rsid w:val="000B4B02"/>
    <w:rsid w:val="000F201F"/>
    <w:rsid w:val="00124F5D"/>
    <w:rsid w:val="00143382"/>
    <w:rsid w:val="00143910"/>
    <w:rsid w:val="001906F0"/>
    <w:rsid w:val="001922C6"/>
    <w:rsid w:val="001C068E"/>
    <w:rsid w:val="001E6E73"/>
    <w:rsid w:val="0023015B"/>
    <w:rsid w:val="002569B2"/>
    <w:rsid w:val="00293067"/>
    <w:rsid w:val="002A421B"/>
    <w:rsid w:val="002C772A"/>
    <w:rsid w:val="00391232"/>
    <w:rsid w:val="003A36EB"/>
    <w:rsid w:val="00410ED9"/>
    <w:rsid w:val="00442DAD"/>
    <w:rsid w:val="00452757"/>
    <w:rsid w:val="004D6B34"/>
    <w:rsid w:val="00514B57"/>
    <w:rsid w:val="005438B0"/>
    <w:rsid w:val="0054566C"/>
    <w:rsid w:val="00552C99"/>
    <w:rsid w:val="0056725A"/>
    <w:rsid w:val="00580DA5"/>
    <w:rsid w:val="00601602"/>
    <w:rsid w:val="00605CED"/>
    <w:rsid w:val="00652DBA"/>
    <w:rsid w:val="006772B4"/>
    <w:rsid w:val="006A6CB9"/>
    <w:rsid w:val="006D5420"/>
    <w:rsid w:val="006F5B28"/>
    <w:rsid w:val="0078531D"/>
    <w:rsid w:val="00791043"/>
    <w:rsid w:val="007947FD"/>
    <w:rsid w:val="007B60E3"/>
    <w:rsid w:val="007E0C7D"/>
    <w:rsid w:val="00824354"/>
    <w:rsid w:val="00847CFD"/>
    <w:rsid w:val="0086170D"/>
    <w:rsid w:val="00864454"/>
    <w:rsid w:val="008746BD"/>
    <w:rsid w:val="008A0EA2"/>
    <w:rsid w:val="008D4B6F"/>
    <w:rsid w:val="009325D7"/>
    <w:rsid w:val="00954DD9"/>
    <w:rsid w:val="00956CC3"/>
    <w:rsid w:val="00957FA3"/>
    <w:rsid w:val="009859B5"/>
    <w:rsid w:val="00990C38"/>
    <w:rsid w:val="009A7428"/>
    <w:rsid w:val="009B1DD8"/>
    <w:rsid w:val="009D4F6B"/>
    <w:rsid w:val="009F7430"/>
    <w:rsid w:val="00A712DE"/>
    <w:rsid w:val="00A77E11"/>
    <w:rsid w:val="00A85030"/>
    <w:rsid w:val="00AD1278"/>
    <w:rsid w:val="00B2016D"/>
    <w:rsid w:val="00B418C6"/>
    <w:rsid w:val="00B47572"/>
    <w:rsid w:val="00B61170"/>
    <w:rsid w:val="00B776CE"/>
    <w:rsid w:val="00B83D58"/>
    <w:rsid w:val="00BA3005"/>
    <w:rsid w:val="00BD6B74"/>
    <w:rsid w:val="00BF2E2D"/>
    <w:rsid w:val="00C27633"/>
    <w:rsid w:val="00C3683B"/>
    <w:rsid w:val="00C50001"/>
    <w:rsid w:val="00C8784F"/>
    <w:rsid w:val="00CE6EA5"/>
    <w:rsid w:val="00D178D1"/>
    <w:rsid w:val="00D3581E"/>
    <w:rsid w:val="00D4685F"/>
    <w:rsid w:val="00D7019A"/>
    <w:rsid w:val="00D71ADB"/>
    <w:rsid w:val="00D72E23"/>
    <w:rsid w:val="00D7669A"/>
    <w:rsid w:val="00D77E6C"/>
    <w:rsid w:val="00D94578"/>
    <w:rsid w:val="00DA2D3C"/>
    <w:rsid w:val="00DC3950"/>
    <w:rsid w:val="00E00D2C"/>
    <w:rsid w:val="00E60AEB"/>
    <w:rsid w:val="00E86CA6"/>
    <w:rsid w:val="00F1372B"/>
    <w:rsid w:val="00F3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E29E5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Hyperlink">
    <w:name w:val="Hyperlink"/>
    <w:basedOn w:val="DefaultParagraphFont"/>
    <w:uiPriority w:val="99"/>
    <w:unhideWhenUsed/>
    <w:rsid w:val="00652D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ropbox\2%20CTIME2%20General\2.2%20Curriculum%20Development\2.2.1%20Curriculum%20Materials\2.2.1.7%202015%20Revisions\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F57962-4AE3-ED48-89E6-ED191ECE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C:\Users\Nick\Dropbox\2 CTIME2 General\2.2 Curriculum Development\2.2.1 Curriculum Materials\2.2.1.7 2015 Revisions\Preparing for 2015 Revisions\Templates for 2015 Revisions\Template 3 Worksheet.dotx</Template>
  <TotalTime>15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dc:description/>
  <cp:lastModifiedBy>Anderson, Charles</cp:lastModifiedBy>
  <cp:revision>7</cp:revision>
  <dcterms:created xsi:type="dcterms:W3CDTF">2018-01-08T14:52:00Z</dcterms:created>
  <dcterms:modified xsi:type="dcterms:W3CDTF">2019-12-08T11:28:00Z</dcterms:modified>
</cp:coreProperties>
</file>